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30FAE" w14:textId="4E6F4E74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</w:t>
      </w:r>
      <w:r w:rsidR="00844BB7">
        <w:rPr>
          <w:rFonts w:ascii="Arial" w:hAnsi="Arial" w:cs="Arial"/>
          <w:b/>
          <w:i/>
          <w:sz w:val="22"/>
          <w:szCs w:val="22"/>
        </w:rPr>
        <w:t>t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to National Treasury for participation</w:t>
      </w:r>
    </w:p>
    <w:p w14:paraId="1DDD3F75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4BD83CA7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6F81F4" wp14:editId="2ED96CF2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1CBAB0" w14:textId="7A87E90F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>Organ of State’s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 Letterhead</w:t>
                            </w:r>
                            <w:r w:rsidR="00844BB7">
                              <w:rPr>
                                <w:rFonts w:ascii="Arial" w:hAnsi="Arial" w:cs="Arial"/>
                              </w:rPr>
                              <w:t xml:space="preserve"> with</w:t>
                            </w:r>
                          </w:p>
                          <w:p w14:paraId="0732BDFE" w14:textId="68BEEC1B" w:rsidR="002D3AD3" w:rsidRPr="002D3AD3" w:rsidRDefault="00844BB7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ontact person and </w:t>
                            </w:r>
                            <w:r w:rsidR="00795E9E" w:rsidRPr="002D3AD3">
                              <w:rPr>
                                <w:rFonts w:ascii="Arial" w:hAnsi="Arial" w:cs="Arial"/>
                              </w:rPr>
                              <w:t>details.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F81F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361CBAB0" w14:textId="7A87E90F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844BB7">
                        <w:rPr>
                          <w:rFonts w:ascii="Arial" w:hAnsi="Arial" w:cs="Arial"/>
                        </w:rPr>
                        <w:t>Organ of State’s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 Letterhead</w:t>
                      </w:r>
                      <w:r w:rsidR="00844BB7">
                        <w:rPr>
                          <w:rFonts w:ascii="Arial" w:hAnsi="Arial" w:cs="Arial"/>
                        </w:rPr>
                        <w:t xml:space="preserve"> with</w:t>
                      </w:r>
                    </w:p>
                    <w:p w14:paraId="0732BDFE" w14:textId="68BEEC1B" w:rsidR="002D3AD3" w:rsidRPr="002D3AD3" w:rsidRDefault="00844BB7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ontact person and </w:t>
                      </w:r>
                      <w:r w:rsidR="00795E9E" w:rsidRPr="002D3AD3">
                        <w:rPr>
                          <w:rFonts w:ascii="Arial" w:hAnsi="Arial" w:cs="Arial"/>
                        </w:rPr>
                        <w:t>details.</w:t>
                      </w:r>
                    </w:p>
                  </w:txbxContent>
                </v:textbox>
              </v:rect>
            </w:pict>
          </mc:Fallback>
        </mc:AlternateContent>
      </w:r>
    </w:p>
    <w:p w14:paraId="419BA1A5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0A94FBA7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1086FECD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25E9BCBD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FA7654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9A3BE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F9AA8C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108038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7513C97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1325EF39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31570858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PRETORIA</w:t>
      </w:r>
    </w:p>
    <w:p w14:paraId="72E7D901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437CEEA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DD51AB" w14:textId="77777777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D7371D" w:rsidRPr="00975410">
          <w:rPr>
            <w:rStyle w:val="Hyperlink"/>
            <w:rFonts w:ascii="Arial" w:hAnsi="Arial" w:cs="Arial"/>
            <w:sz w:val="22"/>
            <w:szCs w:val="22"/>
          </w:rPr>
          <w:t>patiswa.mgcodo@treasury.gov.za</w:t>
        </w:r>
      </w:hyperlink>
    </w:p>
    <w:p w14:paraId="2CF1FC49" w14:textId="77777777" w:rsidR="00844BB7" w:rsidRDefault="00844BB7" w:rsidP="00335959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6470A3CF" w14:textId="0B7F01ED" w:rsidR="00A26540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D7371D">
        <w:rPr>
          <w:rFonts w:ascii="Arial" w:hAnsi="Arial" w:cs="Arial"/>
          <w:sz w:val="22"/>
          <w:szCs w:val="22"/>
        </w:rPr>
        <w:t>Patiswa Mgcodo</w:t>
      </w:r>
    </w:p>
    <w:p w14:paraId="504939B4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243791BF" w14:textId="697B4401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844BB7">
        <w:rPr>
          <w:rFonts w:ascii="Arial" w:hAnsi="Arial" w:cs="Arial"/>
          <w:b/>
          <w:color w:val="auto"/>
          <w:sz w:val="22"/>
          <w:szCs w:val="22"/>
        </w:rPr>
        <w:t>O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15-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20</w:t>
      </w:r>
      <w:r w:rsidR="00844BB7">
        <w:rPr>
          <w:rFonts w:ascii="Arial" w:hAnsi="Arial" w:cs="Arial"/>
          <w:b/>
          <w:color w:val="auto"/>
          <w:sz w:val="22"/>
          <w:szCs w:val="22"/>
        </w:rPr>
        <w:t>21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 xml:space="preserve">:  </w:t>
      </w:r>
      <w:r w:rsidR="00AF5FBA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SUPPLY AND DELIVERY OF 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MOBILE COMMUNICATION SERVICES TO THE STATE FOR THE PERIOD 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01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 xml:space="preserve">APRIL 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>20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21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TO 31 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MARCH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202</w:t>
      </w:r>
      <w:r w:rsidR="00844BB7">
        <w:rPr>
          <w:rFonts w:ascii="Arial" w:hAnsi="Arial" w:cs="Arial"/>
          <w:b/>
          <w:bCs/>
          <w:color w:val="auto"/>
          <w:sz w:val="22"/>
          <w:szCs w:val="22"/>
        </w:rPr>
        <w:t>6</w:t>
      </w:r>
    </w:p>
    <w:p w14:paraId="02DF20AF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4F59A50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D2DC682" w14:textId="7CED8A93" w:rsidR="000D17E1" w:rsidRPr="00B53F85" w:rsidRDefault="009A3EE2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B53F85">
        <w:rPr>
          <w:rFonts w:ascii="Arial" w:hAnsi="Arial" w:cs="Arial"/>
          <w:i/>
          <w:sz w:val="22"/>
          <w:szCs w:val="22"/>
        </w:rPr>
        <w:t xml:space="preserve"> (</w:t>
      </w:r>
      <w:r w:rsidR="004C0DB0">
        <w:rPr>
          <w:rFonts w:ascii="Arial" w:hAnsi="Arial" w:cs="Arial"/>
          <w:i/>
          <w:sz w:val="22"/>
          <w:szCs w:val="22"/>
        </w:rPr>
        <w:t>Organ of State’s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002532BC" w14:textId="10821E80" w:rsidR="002F3008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18110B" w14:textId="3DCCDCFA" w:rsidR="005C7E79" w:rsidRPr="00B53F85" w:rsidRDefault="00795E9E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354AC4" wp14:editId="1D3761CD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7C2D5" id="Rectangle 5" o:spid="_x0000_s1026" style="position:absolute;margin-left:1.2pt;margin-top:1.55pt;width:19.05pt;height:1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" strokeweight="1.25pt"/>
            </w:pict>
          </mc:Fallback>
        </mc:AlternateContent>
      </w:r>
      <w:r w:rsidR="002F3008"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2F3008" w:rsidRPr="00B53F85">
        <w:rPr>
          <w:rFonts w:ascii="Arial" w:hAnsi="Arial" w:cs="Arial"/>
          <w:sz w:val="22"/>
          <w:szCs w:val="22"/>
        </w:rPr>
        <w:t>a</w:t>
      </w:r>
      <w:r w:rsidR="004C0DB0">
        <w:rPr>
          <w:rFonts w:ascii="Arial" w:hAnsi="Arial" w:cs="Arial"/>
          <w:sz w:val="22"/>
          <w:szCs w:val="22"/>
        </w:rPr>
        <w:t>gree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4C0DB0">
        <w:rPr>
          <w:rFonts w:ascii="Arial" w:hAnsi="Arial" w:cs="Arial"/>
          <w:sz w:val="22"/>
          <w:szCs w:val="22"/>
        </w:rPr>
        <w:t xml:space="preserve">and consent </w:t>
      </w:r>
      <w:r w:rsidR="005C7E79" w:rsidRPr="00B53F85">
        <w:rPr>
          <w:rFonts w:ascii="Arial" w:hAnsi="Arial" w:cs="Arial"/>
          <w:sz w:val="22"/>
          <w:szCs w:val="22"/>
        </w:rPr>
        <w:t xml:space="preserve">to participate </w:t>
      </w:r>
      <w:r w:rsidR="004C0DB0">
        <w:rPr>
          <w:rFonts w:ascii="Arial" w:hAnsi="Arial" w:cs="Arial"/>
          <w:sz w:val="22"/>
          <w:szCs w:val="22"/>
        </w:rPr>
        <w:t>o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C</w:t>
      </w:r>
      <w:r w:rsidR="005C7E79" w:rsidRPr="00B53F85">
        <w:rPr>
          <w:rFonts w:ascii="Arial" w:hAnsi="Arial" w:cs="Arial"/>
          <w:sz w:val="22"/>
          <w:szCs w:val="22"/>
        </w:rPr>
        <w:t>ontract</w:t>
      </w:r>
      <w:r>
        <w:rPr>
          <w:rFonts w:ascii="Arial" w:hAnsi="Arial" w:cs="Arial"/>
          <w:sz w:val="22"/>
          <w:szCs w:val="22"/>
        </w:rPr>
        <w:t xml:space="preserve"> after familiarizing ourselves with its terms and conditions </w:t>
      </w:r>
      <w:r w:rsidR="00AA4743">
        <w:rPr>
          <w:rFonts w:ascii="Arial" w:hAnsi="Arial" w:cs="Arial"/>
          <w:sz w:val="22"/>
          <w:szCs w:val="22"/>
        </w:rPr>
        <w:t>as stipulated on Annexure 2 Special Conditions of Contract.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C52960E" w14:textId="3CC30877" w:rsidR="00F4146C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4C0DB0">
        <w:rPr>
          <w:rFonts w:ascii="Arial" w:hAnsi="Arial" w:cs="Arial"/>
          <w:sz w:val="22"/>
          <w:szCs w:val="22"/>
        </w:rPr>
        <w:t>Organ of State</w:t>
      </w:r>
      <w:r w:rsidRPr="00B53F85">
        <w:rPr>
          <w:rFonts w:ascii="Arial" w:hAnsi="Arial" w:cs="Arial"/>
          <w:sz w:val="22"/>
          <w:szCs w:val="22"/>
        </w:rPr>
        <w:t xml:space="preserve">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 xml:space="preserve">for the procurement of </w:t>
      </w:r>
      <w:r w:rsidR="00AA4743">
        <w:rPr>
          <w:rFonts w:ascii="Arial" w:hAnsi="Arial" w:cs="Arial"/>
          <w:sz w:val="22"/>
          <w:szCs w:val="22"/>
        </w:rPr>
        <w:t>products and/or services</w:t>
      </w:r>
      <w:r w:rsidRPr="00B53F85">
        <w:rPr>
          <w:rFonts w:ascii="Arial" w:hAnsi="Arial" w:cs="Arial"/>
          <w:sz w:val="22"/>
          <w:szCs w:val="22"/>
        </w:rPr>
        <w:t xml:space="preserve"> </w:t>
      </w:r>
      <w:r w:rsidR="00AA4743">
        <w:rPr>
          <w:rFonts w:ascii="Arial" w:hAnsi="Arial" w:cs="Arial"/>
          <w:sz w:val="22"/>
          <w:szCs w:val="22"/>
        </w:rPr>
        <w:t xml:space="preserve">available </w:t>
      </w:r>
      <w:r w:rsidRPr="00B53F85">
        <w:rPr>
          <w:rFonts w:ascii="Arial" w:hAnsi="Arial" w:cs="Arial"/>
          <w:sz w:val="22"/>
          <w:szCs w:val="22"/>
        </w:rPr>
        <w:t>on RT</w:t>
      </w:r>
      <w:r w:rsidR="00F4146C" w:rsidRPr="00B53F85">
        <w:rPr>
          <w:rFonts w:ascii="Arial" w:hAnsi="Arial" w:cs="Arial"/>
          <w:sz w:val="22"/>
          <w:szCs w:val="22"/>
        </w:rPr>
        <w:t>15</w:t>
      </w:r>
      <w:r w:rsidRPr="00B53F85">
        <w:rPr>
          <w:rFonts w:ascii="Arial" w:hAnsi="Arial" w:cs="Arial"/>
          <w:sz w:val="22"/>
          <w:szCs w:val="22"/>
        </w:rPr>
        <w:t>-20</w:t>
      </w:r>
      <w:r w:rsidR="00AA4743">
        <w:rPr>
          <w:rFonts w:ascii="Arial" w:hAnsi="Arial" w:cs="Arial"/>
          <w:sz w:val="22"/>
          <w:szCs w:val="22"/>
        </w:rPr>
        <w:t>21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AA4743">
        <w:rPr>
          <w:rFonts w:ascii="Arial" w:hAnsi="Arial" w:cs="Arial"/>
          <w:sz w:val="22"/>
          <w:szCs w:val="22"/>
        </w:rPr>
        <w:t>01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AA4743">
        <w:rPr>
          <w:rFonts w:ascii="Arial" w:hAnsi="Arial" w:cs="Arial"/>
          <w:sz w:val="22"/>
          <w:szCs w:val="22"/>
        </w:rPr>
        <w:t>April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AA4743">
        <w:rPr>
          <w:rFonts w:ascii="Arial" w:hAnsi="Arial" w:cs="Arial"/>
          <w:sz w:val="22"/>
          <w:szCs w:val="22"/>
        </w:rPr>
        <w:t>21</w:t>
      </w:r>
      <w:r w:rsidR="00F4146C" w:rsidRPr="00B53F85">
        <w:rPr>
          <w:rFonts w:ascii="Arial" w:hAnsi="Arial" w:cs="Arial"/>
          <w:sz w:val="22"/>
          <w:szCs w:val="22"/>
        </w:rPr>
        <w:t xml:space="preserve"> to 31 </w:t>
      </w:r>
      <w:r w:rsidR="00AA4743">
        <w:rPr>
          <w:rFonts w:ascii="Arial" w:hAnsi="Arial" w:cs="Arial"/>
          <w:sz w:val="22"/>
          <w:szCs w:val="22"/>
        </w:rPr>
        <w:t>March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AA4743">
        <w:rPr>
          <w:rFonts w:ascii="Arial" w:hAnsi="Arial" w:cs="Arial"/>
          <w:sz w:val="22"/>
          <w:szCs w:val="22"/>
        </w:rPr>
        <w:t>6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3753951E" w14:textId="77777777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8C6775" w14:textId="77777777" w:rsidR="00B60CAE" w:rsidRPr="00B53F85" w:rsidRDefault="00B60CAE" w:rsidP="00335959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1C0D28D7" w14:textId="77777777" w:rsidR="00B60CAE" w:rsidRDefault="00B60CA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EFB319" w14:textId="77777777" w:rsidR="004839EE" w:rsidRDefault="004839EE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E493CD" w14:textId="278726FE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3F06F531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F92ADA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ED9CB3" w14:textId="7B992FE3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>
        <w:rPr>
          <w:rFonts w:ascii="Arial" w:hAnsi="Arial" w:cs="Arial"/>
          <w:sz w:val="22"/>
          <w:szCs w:val="22"/>
          <w:u w:val="single"/>
        </w:rPr>
        <w:tab/>
      </w:r>
      <w:r w:rsidR="004839EE" w:rsidRPr="00B53F85">
        <w:rPr>
          <w:rFonts w:ascii="Arial" w:hAnsi="Arial" w:cs="Arial"/>
          <w:i/>
          <w:sz w:val="22"/>
          <w:szCs w:val="22"/>
        </w:rPr>
        <w:t xml:space="preserve"> (</w:t>
      </w:r>
      <w:r w:rsidR="004839EE">
        <w:rPr>
          <w:rFonts w:ascii="Arial" w:hAnsi="Arial" w:cs="Arial"/>
          <w:i/>
          <w:sz w:val="22"/>
          <w:szCs w:val="22"/>
        </w:rPr>
        <w:t>Organ of State’s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7FA07E94" w14:textId="2B7648BB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D0F8EF" w14:textId="32EAE236" w:rsidR="004839EE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F4EEFB" w14:textId="77777777" w:rsidR="004839EE" w:rsidRPr="00B53F85" w:rsidRDefault="004839EE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A15F04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2"/>
        <w:gridCol w:w="1520"/>
        <w:gridCol w:w="356"/>
        <w:gridCol w:w="2767"/>
        <w:gridCol w:w="1931"/>
      </w:tblGrid>
      <w:tr w:rsidR="004529CF" w:rsidRPr="00025172" w14:paraId="66C4A29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8C6C3B7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4F2437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2D1890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4142A34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4A3B0DC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209E5D50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6E9376" w14:textId="631F76C0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 xml:space="preserve">Supply Chain </w:t>
      </w:r>
      <w:r w:rsidR="00272984">
        <w:rPr>
          <w:rFonts w:ascii="Arial" w:hAnsi="Arial" w:cs="Arial"/>
          <w:b/>
          <w:sz w:val="22"/>
          <w:szCs w:val="22"/>
        </w:rPr>
        <w:t xml:space="preserve">Management </w:t>
      </w:r>
      <w:r w:rsidRPr="00A156B7">
        <w:rPr>
          <w:rFonts w:ascii="Arial" w:hAnsi="Arial" w:cs="Arial"/>
          <w:b/>
          <w:sz w:val="22"/>
          <w:szCs w:val="22"/>
        </w:rPr>
        <w:t>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2466"/>
        <w:gridCol w:w="357"/>
        <w:gridCol w:w="1861"/>
        <w:gridCol w:w="2836"/>
      </w:tblGrid>
      <w:tr w:rsidR="004529CF" w:rsidRPr="00B53F85" w14:paraId="761ABC29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B1C081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DFA65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F2BD17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F0F2409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22E63F6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B1731E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2458"/>
        <w:gridCol w:w="269"/>
        <w:gridCol w:w="1960"/>
        <w:gridCol w:w="2826"/>
      </w:tblGrid>
      <w:tr w:rsidR="004529CF" w:rsidRPr="00B53F85" w14:paraId="13A8E4EA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49A3A6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458" w:type="dxa"/>
            <w:tcBorders>
              <w:top w:val="nil"/>
              <w:left w:val="nil"/>
              <w:right w:val="nil"/>
            </w:tcBorders>
          </w:tcPr>
          <w:p w14:paraId="2BBFB95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37223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F28745E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26" w:type="dxa"/>
            <w:tcBorders>
              <w:top w:val="nil"/>
              <w:left w:val="nil"/>
              <w:right w:val="nil"/>
            </w:tcBorders>
          </w:tcPr>
          <w:p w14:paraId="2E0512A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6DEBBB9E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5162957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E0DA3E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55469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6E828DE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218B092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E740B79" w14:textId="77777777" w:rsidTr="00272984"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14:paraId="0789860D" w14:textId="45383FD2" w:rsidR="004529CF" w:rsidRPr="00B53F85" w:rsidRDefault="004839EE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458" w:type="dxa"/>
            <w:tcBorders>
              <w:left w:val="nil"/>
              <w:right w:val="nil"/>
            </w:tcBorders>
          </w:tcPr>
          <w:p w14:paraId="41E858B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9F727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4F6215B" w14:textId="75F19611" w:rsidR="004529CF" w:rsidRPr="00B53F85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</w:p>
        </w:tc>
        <w:tc>
          <w:tcPr>
            <w:tcW w:w="2826" w:type="dxa"/>
            <w:tcBorders>
              <w:left w:val="nil"/>
              <w:right w:val="nil"/>
            </w:tcBorders>
          </w:tcPr>
          <w:p w14:paraId="316A84C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5D3AEA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1AA0610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2B428CE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6B0A8B64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48E3CC7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BE853F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0E925C70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FF0F7C0" w14:textId="39A7938F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Accounting </w:t>
      </w:r>
      <w:r w:rsidR="00272984">
        <w:rPr>
          <w:rFonts w:ascii="Arial" w:hAnsi="Arial" w:cs="Arial"/>
          <w:b/>
          <w:sz w:val="22"/>
          <w:szCs w:val="22"/>
        </w:rPr>
        <w:t>Authority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/</w:t>
      </w:r>
      <w:r w:rsidR="007D374E">
        <w:rPr>
          <w:rFonts w:ascii="Arial" w:hAnsi="Arial" w:cs="Arial"/>
          <w:b/>
          <w:sz w:val="22"/>
          <w:szCs w:val="22"/>
        </w:rPr>
        <w:t xml:space="preserve"> </w:t>
      </w:r>
      <w:r w:rsidR="00272984">
        <w:rPr>
          <w:rFonts w:ascii="Arial" w:hAnsi="Arial" w:cs="Arial"/>
          <w:b/>
          <w:sz w:val="22"/>
          <w:szCs w:val="22"/>
        </w:rPr>
        <w:t>Municipal Manager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0E5C9B9D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4F6E5F" w14:textId="77777777" w:rsidR="00272984" w:rsidRDefault="00272984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5D4A07" w14:textId="4BF3068F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DE11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E1BEA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8EB2FB2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F644A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22B5863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59BD736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91843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68A604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19EB37F9" w14:textId="77777777" w:rsidTr="00AF73A4">
        <w:trPr>
          <w:gridAfter w:val="1"/>
          <w:wAfter w:w="360" w:type="dxa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0C3A9F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D5CBDD3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CF1542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headerReference w:type="default" r:id="rId9"/>
      <w:footerReference w:type="default" r:id="rId10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EFB44" w14:textId="77777777" w:rsidR="00C03311" w:rsidRDefault="00C03311" w:rsidP="001803F6">
      <w:r>
        <w:separator/>
      </w:r>
    </w:p>
  </w:endnote>
  <w:endnote w:type="continuationSeparator" w:id="0">
    <w:p w14:paraId="641B1E33" w14:textId="77777777" w:rsidR="00C03311" w:rsidRDefault="00C03311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9AF2A" w14:textId="29FEB5C0" w:rsidR="00225E57" w:rsidRPr="00B70A0A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B70A0A">
      <w:rPr>
        <w:rFonts w:ascii="Arial" w:hAnsi="Arial" w:cs="Arial"/>
        <w:sz w:val="22"/>
        <w:szCs w:val="22"/>
      </w:rPr>
      <w:t>RT15-20</w:t>
    </w:r>
    <w:r w:rsidR="00B70A0A">
      <w:rPr>
        <w:rFonts w:ascii="Arial" w:hAnsi="Arial" w:cs="Arial"/>
        <w:sz w:val="22"/>
        <w:szCs w:val="22"/>
      </w:rPr>
      <w:t>21</w:t>
    </w:r>
    <w:r w:rsidRPr="00B70A0A">
      <w:rPr>
        <w:rFonts w:ascii="Arial" w:hAnsi="Arial" w:cs="Arial"/>
        <w:sz w:val="22"/>
        <w:szCs w:val="22"/>
      </w:rPr>
      <w:t xml:space="preserve"> Participation Letter</w:t>
    </w:r>
    <w:r w:rsidR="00225E57" w:rsidRPr="00B70A0A">
      <w:rPr>
        <w:rFonts w:ascii="Arial" w:hAnsi="Arial" w:cs="Arial"/>
        <w:sz w:val="22"/>
        <w:szCs w:val="22"/>
      </w:rPr>
      <w:tab/>
      <w:t xml:space="preserve">Page </w:t>
    </w:r>
    <w:r w:rsidR="008E23F7" w:rsidRPr="00B70A0A">
      <w:rPr>
        <w:rFonts w:ascii="Arial" w:hAnsi="Arial" w:cs="Arial"/>
        <w:sz w:val="22"/>
        <w:szCs w:val="22"/>
      </w:rPr>
      <w:fldChar w:fldCharType="begin"/>
    </w:r>
    <w:r w:rsidR="00225E57" w:rsidRPr="00B70A0A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B70A0A">
      <w:rPr>
        <w:rFonts w:ascii="Arial" w:hAnsi="Arial" w:cs="Arial"/>
        <w:sz w:val="22"/>
        <w:szCs w:val="22"/>
      </w:rPr>
      <w:fldChar w:fldCharType="separate"/>
    </w:r>
    <w:r w:rsidR="00D7371D" w:rsidRPr="00B70A0A">
      <w:rPr>
        <w:rFonts w:ascii="Arial" w:hAnsi="Arial" w:cs="Arial"/>
        <w:noProof/>
        <w:sz w:val="22"/>
        <w:szCs w:val="22"/>
      </w:rPr>
      <w:t>1</w:t>
    </w:r>
    <w:r w:rsidR="008E23F7" w:rsidRPr="00B70A0A">
      <w:rPr>
        <w:rFonts w:ascii="Arial" w:hAnsi="Arial" w:cs="Arial"/>
        <w:sz w:val="22"/>
        <w:szCs w:val="22"/>
      </w:rPr>
      <w:fldChar w:fldCharType="end"/>
    </w:r>
  </w:p>
  <w:p w14:paraId="0D81AE0F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3A71F" w14:textId="77777777" w:rsidR="00C03311" w:rsidRDefault="00C03311" w:rsidP="001803F6">
      <w:r>
        <w:separator/>
      </w:r>
    </w:p>
  </w:footnote>
  <w:footnote w:type="continuationSeparator" w:id="0">
    <w:p w14:paraId="5556BAED" w14:textId="77777777" w:rsidR="00C03311" w:rsidRDefault="00C03311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807AC" w14:textId="08EF66E8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203260EC" wp14:editId="47BCEEAA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BA523E">
      <w:rPr>
        <w:rFonts w:ascii="Arial" w:hAnsi="Arial" w:cs="Arial"/>
        <w:sz w:val="22"/>
        <w:szCs w:val="22"/>
        <w:u w:val="single"/>
      </w:rPr>
      <w:t xml:space="preserve">ANNEXURE </w:t>
    </w:r>
    <w:r w:rsidR="00844BB7">
      <w:rPr>
        <w:rFonts w:ascii="Arial" w:hAnsi="Arial" w:cs="Arial"/>
        <w:sz w:val="22"/>
        <w:szCs w:val="22"/>
        <w:u w:val="single"/>
      </w:rPr>
      <w:t>3</w:t>
    </w:r>
    <w:r w:rsidRPr="00BA523E">
      <w:rPr>
        <w:rFonts w:ascii="Arial" w:hAnsi="Arial" w:cs="Arial"/>
        <w:sz w:val="22"/>
        <w:szCs w:val="22"/>
        <w:u w:val="single"/>
      </w:rPr>
      <w:t>: RT15-20</w:t>
    </w:r>
    <w:r w:rsidR="00844BB7">
      <w:rPr>
        <w:rFonts w:ascii="Arial" w:hAnsi="Arial" w:cs="Arial"/>
        <w:sz w:val="22"/>
        <w:szCs w:val="22"/>
        <w:u w:val="single"/>
      </w:rPr>
      <w:t>21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81B74"/>
    <w:rsid w:val="00086740"/>
    <w:rsid w:val="000A4CD8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7830"/>
    <w:rsid w:val="001F345E"/>
    <w:rsid w:val="002007DC"/>
    <w:rsid w:val="00215FCE"/>
    <w:rsid w:val="00225E57"/>
    <w:rsid w:val="00260C70"/>
    <w:rsid w:val="00272696"/>
    <w:rsid w:val="00272984"/>
    <w:rsid w:val="00282605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51A27"/>
    <w:rsid w:val="004529CF"/>
    <w:rsid w:val="00467235"/>
    <w:rsid w:val="004839EE"/>
    <w:rsid w:val="004864E5"/>
    <w:rsid w:val="004C0DB0"/>
    <w:rsid w:val="004C291E"/>
    <w:rsid w:val="004F3F01"/>
    <w:rsid w:val="00520754"/>
    <w:rsid w:val="005231C7"/>
    <w:rsid w:val="005323E6"/>
    <w:rsid w:val="00544D0C"/>
    <w:rsid w:val="00552099"/>
    <w:rsid w:val="0056491B"/>
    <w:rsid w:val="0057387A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80930"/>
    <w:rsid w:val="00684A18"/>
    <w:rsid w:val="006C2783"/>
    <w:rsid w:val="006C2BBF"/>
    <w:rsid w:val="006D05F6"/>
    <w:rsid w:val="006D423B"/>
    <w:rsid w:val="007441DA"/>
    <w:rsid w:val="0074479F"/>
    <w:rsid w:val="0077644F"/>
    <w:rsid w:val="00785881"/>
    <w:rsid w:val="00795E9E"/>
    <w:rsid w:val="007A073B"/>
    <w:rsid w:val="007A3E09"/>
    <w:rsid w:val="007A66C0"/>
    <w:rsid w:val="007C1B6F"/>
    <w:rsid w:val="007C3D5C"/>
    <w:rsid w:val="007D374E"/>
    <w:rsid w:val="007E6909"/>
    <w:rsid w:val="008419E7"/>
    <w:rsid w:val="00844BB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D5D"/>
    <w:rsid w:val="008E6F7A"/>
    <w:rsid w:val="009324BB"/>
    <w:rsid w:val="00955469"/>
    <w:rsid w:val="009A3EE2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731FF"/>
    <w:rsid w:val="00A830A5"/>
    <w:rsid w:val="00A9069C"/>
    <w:rsid w:val="00A90DA7"/>
    <w:rsid w:val="00AA4743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0A0A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03311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D5BAC"/>
    <w:rsid w:val="00CF0DE1"/>
    <w:rsid w:val="00CF4FC3"/>
    <w:rsid w:val="00D12AA0"/>
    <w:rsid w:val="00D13CA0"/>
    <w:rsid w:val="00D30CBA"/>
    <w:rsid w:val="00D62B55"/>
    <w:rsid w:val="00D7371D"/>
    <w:rsid w:val="00D8337F"/>
    <w:rsid w:val="00D900CC"/>
    <w:rsid w:val="00DA0D15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4146C"/>
    <w:rsid w:val="00F55E35"/>
    <w:rsid w:val="00F56EFE"/>
    <w:rsid w:val="00F61BFF"/>
    <w:rsid w:val="00F63537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8EF145"/>
  <w15:docId w15:val="{CFD91820-CC48-4C1F-8A0C-396979EC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swa.mgcod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6BC2-F01A-4C00-AB82-8068AAD4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21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1359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National Treasury</dc:creator>
  <cp:lastModifiedBy>Kwanele Mtembu</cp:lastModifiedBy>
  <cp:revision>4</cp:revision>
  <cp:lastPrinted>2011-10-31T12:27:00Z</cp:lastPrinted>
  <dcterms:created xsi:type="dcterms:W3CDTF">2021-03-21T15:20:00Z</dcterms:created>
  <dcterms:modified xsi:type="dcterms:W3CDTF">2021-03-21T15:45:00Z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e8191a-153f-4850-bfc7-55cddecd0bf1_Enabled">
    <vt:lpwstr>true</vt:lpwstr>
  </property>
  <property fmtid="{D5CDD505-2E9C-101B-9397-08002B2CF9AE}" pid="3" name="MSIP_Label_bce8191a-153f-4850-bfc7-55cddecd0bf1_SetDate">
    <vt:lpwstr>2021-03-21T15:18:17Z</vt:lpwstr>
  </property>
  <property fmtid="{D5CDD505-2E9C-101B-9397-08002B2CF9AE}" pid="4" name="MSIP_Label_bce8191a-153f-4850-bfc7-55cddecd0bf1_Method">
    <vt:lpwstr>Privileged</vt:lpwstr>
  </property>
  <property fmtid="{D5CDD505-2E9C-101B-9397-08002B2CF9AE}" pid="5" name="MSIP_Label_bce8191a-153f-4850-bfc7-55cddecd0bf1_Name">
    <vt:lpwstr>bce8191a-153f-4850-bfc7-55cddecd0bf1</vt:lpwstr>
  </property>
  <property fmtid="{D5CDD505-2E9C-101B-9397-08002B2CF9AE}" pid="6" name="MSIP_Label_bce8191a-153f-4850-bfc7-55cddecd0bf1_SiteId">
    <vt:lpwstr>1a45348f-02b4-4f9a-a7a8-7786f6dd3245</vt:lpwstr>
  </property>
  <property fmtid="{D5CDD505-2E9C-101B-9397-08002B2CF9AE}" pid="7" name="MSIP_Label_bce8191a-153f-4850-bfc7-55cddecd0bf1_ActionId">
    <vt:lpwstr>0fb8f171-ef2a-4a5d-81f4-8dc1758d74c7</vt:lpwstr>
  </property>
  <property fmtid="{D5CDD505-2E9C-101B-9397-08002B2CF9AE}" pid="8" name="MSIP_Label_bce8191a-153f-4850-bfc7-55cddecd0bf1_ContentBits">
    <vt:lpwstr>0</vt:lpwstr>
  </property>
</Properties>
</file>